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Services), Tim Druley (Classified), Frances DeNisco (Classified),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E95A6D" w:rsidP="00B750CD">
          <w:pPr>
            <w:pBdr>
              <w:top w:val="single" w:sz="4" w:space="1" w:color="444D26" w:themeColor="text2"/>
            </w:pBdr>
            <w:jc w:val="right"/>
            <w:rPr>
              <w:rFonts w:ascii="Calibri" w:hAnsi="Calibri" w:cs="Times New Roman"/>
              <w:sz w:val="22"/>
              <w:szCs w:val="22"/>
            </w:rPr>
          </w:pPr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September 11, 2017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rPr>
              <w:rFonts w:ascii="Calibri" w:hAnsi="Calibri" w:cs="Times New Roman"/>
              <w:sz w:val="22"/>
              <w:szCs w:val="22"/>
            </w:rPr>
            <w:t>|</w:t>
          </w:r>
          <w:r>
            <w:rPr>
              <w:rFonts w:ascii="Calibri" w:hAnsi="Calibri" w:cs="Times New Roman"/>
              <w:sz w:val="22"/>
              <w:szCs w:val="22"/>
            </w:rPr>
            <w:t xml:space="preserve"> 2:30 PM – 4:30 PM</w:t>
          </w:r>
          <w:r w:rsidR="007C2BD5" w:rsidRPr="007C2BD5">
            <w:rPr>
              <w:rFonts w:ascii="Calibri" w:hAnsi="Calibri" w:cs="Times New Roman"/>
              <w:sz w:val="22"/>
              <w:szCs w:val="22"/>
            </w:rPr>
            <w:t xml:space="preserve"> </w:t>
          </w:r>
          <w:r w:rsidR="007C2BD5" w:rsidRPr="00024409">
            <w:rPr>
              <w:rFonts w:ascii="Calibri" w:hAnsi="Calibri" w:cs="Times New Roman"/>
              <w:sz w:val="22"/>
              <w:szCs w:val="22"/>
            </w:rPr>
            <w:t xml:space="preserve">| </w:t>
          </w:r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4F23E8" w:rsidRDefault="006526E6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4F23E8" w:rsidRDefault="00D64C86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4F23E8" w:rsidRDefault="006526E6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Review and Approval of Agenda</w:t>
                </w:r>
              </w:p>
            </w:tc>
            <w:tc>
              <w:tcPr>
                <w:tcW w:w="1800" w:type="dxa"/>
              </w:tcPr>
              <w:p w:rsidR="006526E6" w:rsidRPr="004F23E8" w:rsidRDefault="00D64C86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4F23E8" w:rsidRDefault="006526E6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Revi</w:t>
                </w:r>
                <w:r w:rsidR="00E9687D" w:rsidRPr="004F23E8">
                  <w:rPr>
                    <w:rFonts w:ascii="Calibri" w:hAnsi="Calibri" w:cs="Times New Roman"/>
                    <w:sz w:val="20"/>
                    <w:szCs w:val="20"/>
                  </w:rPr>
                  <w:t>ew and Approval of Minutes (May 8, 2017</w:t>
                </w: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)</w:t>
                </w:r>
              </w:p>
            </w:tc>
            <w:tc>
              <w:tcPr>
                <w:tcW w:w="1800" w:type="dxa"/>
              </w:tcPr>
              <w:p w:rsidR="006526E6" w:rsidRPr="004F23E8" w:rsidRDefault="00D64C86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4F23E8" w:rsidRDefault="00E9687D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4F23E8" w:rsidRDefault="00230B59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4F23E8" w:rsidRDefault="00E9687D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Variable FLEX Contract Form</w:t>
                </w:r>
              </w:p>
            </w:tc>
            <w:tc>
              <w:tcPr>
                <w:tcW w:w="1800" w:type="dxa"/>
              </w:tcPr>
              <w:p w:rsidR="00230B59" w:rsidRPr="004F23E8" w:rsidRDefault="00E9687D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4F23E8" w:rsidRDefault="00E9687D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230B59" w:rsidRPr="004F23E8" w:rsidRDefault="00230B59" w:rsidP="006526E6">
                <w:pPr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</w:tr>
          <w:tr w:rsidR="004C692F" w:rsidRPr="004F23E8" w:rsidTr="006526E6">
            <w:tc>
              <w:tcPr>
                <w:tcW w:w="805" w:type="dxa"/>
                <w:vAlign w:val="center"/>
              </w:tcPr>
              <w:p w:rsidR="004C692F" w:rsidRPr="004F23E8" w:rsidRDefault="004C692F" w:rsidP="004C692F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4C692F" w:rsidRPr="004F23E8" w:rsidRDefault="00B21B2C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FLEX Day Proposals (Approval Needed)</w:t>
                </w:r>
              </w:p>
            </w:tc>
            <w:tc>
              <w:tcPr>
                <w:tcW w:w="1800" w:type="dxa"/>
              </w:tcPr>
              <w:p w:rsidR="004C692F" w:rsidRPr="004F23E8" w:rsidRDefault="00B21B2C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B21B2C" w:rsidRPr="004F23E8" w:rsidTr="006526E6">
            <w:tc>
              <w:tcPr>
                <w:tcW w:w="805" w:type="dxa"/>
                <w:vAlign w:val="center"/>
              </w:tcPr>
              <w:p w:rsidR="00B21B2C" w:rsidRPr="004F23E8" w:rsidRDefault="00B21B2C" w:rsidP="004C692F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B21B2C" w:rsidRPr="004F23E8" w:rsidRDefault="00B21B2C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Classified Professional Staff Plans for FLEX Day</w:t>
                </w:r>
              </w:p>
            </w:tc>
            <w:tc>
              <w:tcPr>
                <w:tcW w:w="1800" w:type="dxa"/>
              </w:tcPr>
              <w:p w:rsidR="00B21B2C" w:rsidRPr="004F23E8" w:rsidRDefault="00B21B2C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Frances</w:t>
                </w:r>
              </w:p>
            </w:tc>
          </w:tr>
          <w:tr w:rsidR="005870A5" w:rsidRPr="004F23E8" w:rsidTr="006526E6">
            <w:tc>
              <w:tcPr>
                <w:tcW w:w="805" w:type="dxa"/>
                <w:vAlign w:val="center"/>
              </w:tcPr>
              <w:p w:rsidR="005870A5" w:rsidRPr="004F23E8" w:rsidRDefault="005870A5" w:rsidP="004C692F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5870A5" w:rsidRPr="004F23E8" w:rsidRDefault="005870A5" w:rsidP="00F25DA8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 xml:space="preserve">New Rules for Funding Conference Proposals (including </w:t>
                </w:r>
                <w:r w:rsidR="00F25DA8" w:rsidRPr="004F23E8">
                  <w:rPr>
                    <w:rFonts w:ascii="Calibri" w:hAnsi="Calibri" w:cs="Times New Roman"/>
                    <w:sz w:val="20"/>
                    <w:szCs w:val="20"/>
                  </w:rPr>
                  <w:t xml:space="preserve">AB </w:t>
                </w:r>
                <w:r w:rsidR="0084137B" w:rsidRPr="004F23E8">
                  <w:rPr>
                    <w:rFonts w:ascii="Calibri" w:hAnsi="Calibri" w:cs="Times New Roman"/>
                    <w:sz w:val="20"/>
                    <w:szCs w:val="20"/>
                  </w:rPr>
                  <w:t xml:space="preserve">1887 </w:t>
                </w: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travel ban)</w:t>
                </w:r>
              </w:p>
            </w:tc>
            <w:tc>
              <w:tcPr>
                <w:tcW w:w="1800" w:type="dxa"/>
              </w:tcPr>
              <w:p w:rsidR="005870A5" w:rsidRPr="004F23E8" w:rsidRDefault="005870A5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D64C86" w:rsidRPr="004F23E8" w:rsidTr="006526E6">
            <w:tc>
              <w:tcPr>
                <w:tcW w:w="805" w:type="dxa"/>
                <w:vAlign w:val="center"/>
              </w:tcPr>
              <w:p w:rsidR="00D64C86" w:rsidRPr="004F23E8" w:rsidRDefault="00D64C86" w:rsidP="004C692F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64C86" w:rsidRPr="004F23E8" w:rsidRDefault="00D64C86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 xml:space="preserve">Conference Proposals (Approval Needed) </w:t>
                </w:r>
              </w:p>
            </w:tc>
            <w:tc>
              <w:tcPr>
                <w:tcW w:w="1800" w:type="dxa"/>
              </w:tcPr>
              <w:p w:rsidR="00D64C86" w:rsidRPr="004F23E8" w:rsidRDefault="00D64C86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D64C86" w:rsidRPr="004F23E8" w:rsidTr="006526E6">
            <w:tc>
              <w:tcPr>
                <w:tcW w:w="805" w:type="dxa"/>
                <w:vAlign w:val="center"/>
              </w:tcPr>
              <w:p w:rsidR="00D64C86" w:rsidRPr="004F23E8" w:rsidRDefault="00D64C86" w:rsidP="004C692F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64C86" w:rsidRPr="004F23E8" w:rsidRDefault="00D64C86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Assistance Needed for FLEX Day</w:t>
                </w:r>
              </w:p>
            </w:tc>
            <w:tc>
              <w:tcPr>
                <w:tcW w:w="1800" w:type="dxa"/>
              </w:tcPr>
              <w:p w:rsidR="00D64C86" w:rsidRPr="004F23E8" w:rsidRDefault="00D64C86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F46589" w:rsidRPr="004F23E8" w:rsidTr="006526E6">
            <w:tc>
              <w:tcPr>
                <w:tcW w:w="805" w:type="dxa"/>
                <w:vAlign w:val="center"/>
              </w:tcPr>
              <w:p w:rsidR="00F46589" w:rsidRPr="004F23E8" w:rsidRDefault="00F46589" w:rsidP="004C692F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F46589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Surveys for FLEX Day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D64C86" w:rsidRPr="004F23E8" w:rsidTr="006526E6">
            <w:tc>
              <w:tcPr>
                <w:tcW w:w="805" w:type="dxa"/>
                <w:vAlign w:val="center"/>
              </w:tcPr>
              <w:p w:rsidR="00D64C86" w:rsidRPr="004F23E8" w:rsidRDefault="00D64C86" w:rsidP="004C692F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64C86" w:rsidRPr="004F23E8" w:rsidRDefault="00D64C86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Integrated Teaching and Learning Center in Building 2100</w:t>
                </w:r>
              </w:p>
            </w:tc>
            <w:tc>
              <w:tcPr>
                <w:tcW w:w="1800" w:type="dxa"/>
              </w:tcPr>
              <w:p w:rsidR="00D64C86" w:rsidRPr="004F23E8" w:rsidRDefault="00D64C86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6526E6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4F23E8" w:rsidRDefault="00B21B2C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230B59" w:rsidRPr="004F23E8" w:rsidRDefault="00230B59" w:rsidP="004C692F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</w:tr>
          <w:tr w:rsidR="00D64C86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D64C86" w:rsidRPr="004F23E8" w:rsidRDefault="00D64C86" w:rsidP="00D64C86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64C86" w:rsidRPr="004F23E8" w:rsidRDefault="00F46589" w:rsidP="00D64C86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New Attendance Sheets for FLEX Day</w:t>
                </w:r>
              </w:p>
            </w:tc>
            <w:tc>
              <w:tcPr>
                <w:tcW w:w="1800" w:type="dxa"/>
              </w:tcPr>
              <w:p w:rsidR="00D64C86" w:rsidRPr="004F23E8" w:rsidRDefault="00F46589" w:rsidP="00D64C86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8D438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D438C" w:rsidRPr="004F23E8" w:rsidRDefault="008D438C" w:rsidP="00D64C86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D438C" w:rsidRPr="004F23E8" w:rsidRDefault="008D438C" w:rsidP="00D64C86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>
                  <w:rPr>
                    <w:rFonts w:ascii="Calibri" w:hAnsi="Calibri" w:cs="Times New Roman"/>
                    <w:sz w:val="20"/>
                    <w:szCs w:val="20"/>
                  </w:rPr>
                  <w:t>Classified Support for PDC</w:t>
                </w:r>
              </w:p>
            </w:tc>
            <w:tc>
              <w:tcPr>
                <w:tcW w:w="1800" w:type="dxa"/>
              </w:tcPr>
              <w:p w:rsidR="008D438C" w:rsidRPr="004F23E8" w:rsidRDefault="008D438C" w:rsidP="00D64C86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  <w:bookmarkStart w:id="0" w:name="_GoBack"/>
                <w:bookmarkEnd w:id="0"/>
              </w:p>
            </w:tc>
          </w:tr>
          <w:tr w:rsidR="003500AE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3500AE" w:rsidRPr="004F23E8" w:rsidRDefault="003500AE" w:rsidP="00D64C86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3500AE" w:rsidRPr="004F23E8" w:rsidRDefault="003500AE" w:rsidP="00D64C86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Variable FLEX Calendar</w:t>
                </w:r>
              </w:p>
            </w:tc>
            <w:tc>
              <w:tcPr>
                <w:tcW w:w="1800" w:type="dxa"/>
              </w:tcPr>
              <w:p w:rsidR="003500AE" w:rsidRPr="004F23E8" w:rsidRDefault="003500AE" w:rsidP="00D64C86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F4658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46589" w:rsidRPr="004F23E8" w:rsidRDefault="00F46589" w:rsidP="00F4658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F46589" w:rsidP="00F4658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General Fund Budget for 2017-2018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F4658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46589" w:rsidRPr="004F23E8" w:rsidRDefault="00F46589" w:rsidP="00F4658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F46589" w:rsidP="00F4658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Additional Funding Sources for 2017-2018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F4658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46589" w:rsidRPr="004F23E8" w:rsidRDefault="00F46589" w:rsidP="00F4658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F46589" w:rsidP="00F4658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F4658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46589" w:rsidRPr="004F23E8" w:rsidRDefault="00F46589" w:rsidP="00F4658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F46589" w:rsidP="00F4658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Howard/Elena</w:t>
                </w:r>
              </w:p>
            </w:tc>
          </w:tr>
          <w:tr w:rsidR="00F4658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46589" w:rsidRPr="004F23E8" w:rsidRDefault="00F46589" w:rsidP="00F4658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F46589" w:rsidP="00F4658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1A581D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1A581D" w:rsidRPr="004F23E8" w:rsidRDefault="001A581D" w:rsidP="00F4658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1A581D" w:rsidRPr="004F23E8" w:rsidRDefault="001A581D" w:rsidP="00F4658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Spring 2018 FLEX Day</w:t>
                </w:r>
              </w:p>
            </w:tc>
            <w:tc>
              <w:tcPr>
                <w:tcW w:w="1800" w:type="dxa"/>
              </w:tcPr>
              <w:p w:rsidR="001A581D" w:rsidRPr="004F23E8" w:rsidRDefault="001A581D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F4658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46589" w:rsidRPr="004F23E8" w:rsidRDefault="00F46589" w:rsidP="00F46589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Howard</w:t>
                </w:r>
              </w:p>
            </w:tc>
          </w:tr>
          <w:tr w:rsidR="00F4658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46589" w:rsidRPr="004F23E8" w:rsidRDefault="00F46589" w:rsidP="00F46589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46589" w:rsidRPr="004F23E8" w:rsidRDefault="004F23E8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  <w:r w:rsidRPr="004F23E8">
                  <w:rPr>
                    <w:rFonts w:ascii="Calibri" w:hAnsi="Calibri" w:cs="Times New Roman"/>
                    <w:sz w:val="20"/>
                    <w:szCs w:val="20"/>
                  </w:rPr>
                  <w:t>Next Regular Meeting: Octobe</w:t>
                </w:r>
                <w:r w:rsidR="00F46589" w:rsidRPr="004F23E8">
                  <w:rPr>
                    <w:rFonts w:ascii="Calibri" w:hAnsi="Calibri" w:cs="Times New Roman"/>
                    <w:sz w:val="20"/>
                    <w:szCs w:val="20"/>
                  </w:rPr>
                  <w:t>r 9, 2017</w:t>
                </w:r>
              </w:p>
            </w:tc>
            <w:tc>
              <w:tcPr>
                <w:tcW w:w="1800" w:type="dxa"/>
              </w:tcPr>
              <w:p w:rsidR="00F46589" w:rsidRPr="004F23E8" w:rsidRDefault="00F46589" w:rsidP="00F46589">
                <w:pPr>
                  <w:spacing w:line="276" w:lineRule="auto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</w:tr>
        </w:tbl>
        <w:p w:rsidR="00E62AD3" w:rsidRPr="004F23E8" w:rsidRDefault="00E45730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30" w:rsidRDefault="00E45730">
      <w:r>
        <w:separator/>
      </w:r>
    </w:p>
  </w:endnote>
  <w:endnote w:type="continuationSeparator" w:id="0">
    <w:p w:rsidR="00E45730" w:rsidRDefault="00E4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8D438C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8D438C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-1848091443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8D438C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8D438C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30" w:rsidRDefault="00E45730">
      <w:r>
        <w:separator/>
      </w:r>
    </w:p>
  </w:footnote>
  <w:footnote w:type="continuationSeparator" w:id="0">
    <w:p w:rsidR="00E45730" w:rsidRDefault="00E45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2063594519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Las Positas College Logo - red" style="width:93.05pt;height:89.2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15D88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24409"/>
    <w:rsid w:val="0008133E"/>
    <w:rsid w:val="000830E6"/>
    <w:rsid w:val="000A4DD5"/>
    <w:rsid w:val="00126231"/>
    <w:rsid w:val="00176297"/>
    <w:rsid w:val="00192C5E"/>
    <w:rsid w:val="001A581D"/>
    <w:rsid w:val="001C537E"/>
    <w:rsid w:val="001D65B7"/>
    <w:rsid w:val="001F6818"/>
    <w:rsid w:val="00230B59"/>
    <w:rsid w:val="00242D2A"/>
    <w:rsid w:val="00247568"/>
    <w:rsid w:val="002A2419"/>
    <w:rsid w:val="002F6A1D"/>
    <w:rsid w:val="003013C6"/>
    <w:rsid w:val="003246D6"/>
    <w:rsid w:val="00335FE1"/>
    <w:rsid w:val="00336B93"/>
    <w:rsid w:val="0034204B"/>
    <w:rsid w:val="003500AE"/>
    <w:rsid w:val="003561DD"/>
    <w:rsid w:val="003654D4"/>
    <w:rsid w:val="003B72F6"/>
    <w:rsid w:val="00472416"/>
    <w:rsid w:val="00487B83"/>
    <w:rsid w:val="004C2EFA"/>
    <w:rsid w:val="004C692F"/>
    <w:rsid w:val="004C7A59"/>
    <w:rsid w:val="004F23E8"/>
    <w:rsid w:val="005152B5"/>
    <w:rsid w:val="005269D6"/>
    <w:rsid w:val="00545F85"/>
    <w:rsid w:val="00567475"/>
    <w:rsid w:val="005870A5"/>
    <w:rsid w:val="005A1DC3"/>
    <w:rsid w:val="005B42E3"/>
    <w:rsid w:val="005B59DA"/>
    <w:rsid w:val="0063290D"/>
    <w:rsid w:val="006526E6"/>
    <w:rsid w:val="006746A7"/>
    <w:rsid w:val="006959BC"/>
    <w:rsid w:val="006C34ED"/>
    <w:rsid w:val="006D3B3E"/>
    <w:rsid w:val="0073665A"/>
    <w:rsid w:val="00737AD8"/>
    <w:rsid w:val="0079143D"/>
    <w:rsid w:val="007C2BD5"/>
    <w:rsid w:val="00816F78"/>
    <w:rsid w:val="0084137B"/>
    <w:rsid w:val="008728F0"/>
    <w:rsid w:val="00873E4B"/>
    <w:rsid w:val="008D438C"/>
    <w:rsid w:val="008E4255"/>
    <w:rsid w:val="00901BE5"/>
    <w:rsid w:val="009342A6"/>
    <w:rsid w:val="00A5556E"/>
    <w:rsid w:val="00AC3306"/>
    <w:rsid w:val="00B21B2C"/>
    <w:rsid w:val="00B41C5B"/>
    <w:rsid w:val="00B424A9"/>
    <w:rsid w:val="00B750CD"/>
    <w:rsid w:val="00BA0DF4"/>
    <w:rsid w:val="00BE4AF7"/>
    <w:rsid w:val="00C11CEF"/>
    <w:rsid w:val="00D129FE"/>
    <w:rsid w:val="00D64C86"/>
    <w:rsid w:val="00D92DBB"/>
    <w:rsid w:val="00DF2772"/>
    <w:rsid w:val="00E45730"/>
    <w:rsid w:val="00E47D01"/>
    <w:rsid w:val="00E51B86"/>
    <w:rsid w:val="00E62AD3"/>
    <w:rsid w:val="00E90EC9"/>
    <w:rsid w:val="00E95A6D"/>
    <w:rsid w:val="00E9687D"/>
    <w:rsid w:val="00EC7F70"/>
    <w:rsid w:val="00EE1FC8"/>
    <w:rsid w:val="00EE761C"/>
    <w:rsid w:val="00EF70EE"/>
    <w:rsid w:val="00F04B6A"/>
    <w:rsid w:val="00F25DA8"/>
    <w:rsid w:val="00F46589"/>
    <w:rsid w:val="00F5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184013"/>
    <w:rsid w:val="001D4ADF"/>
    <w:rsid w:val="002537E6"/>
    <w:rsid w:val="00256866"/>
    <w:rsid w:val="00276B69"/>
    <w:rsid w:val="00284DCB"/>
    <w:rsid w:val="00870695"/>
    <w:rsid w:val="00AA0FB6"/>
    <w:rsid w:val="00B216EB"/>
    <w:rsid w:val="00BA0785"/>
    <w:rsid w:val="00CF08FD"/>
    <w:rsid w:val="00E23031"/>
    <w:rsid w:val="00E64198"/>
    <w:rsid w:val="00F64843"/>
    <w:rsid w:val="00FD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585441-5BB6-42B1-899E-86413A72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2017-09-05T02:52:00Z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